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A4464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CLEYE</w:t>
      </w:r>
      <w:r>
        <w:rPr>
          <w:rFonts w:ascii="Times New Roman" w:hAnsi="Times New Roman" w:cs="Times New Roman"/>
        </w:rPr>
        <w:t xml:space="preserve">       (fl.1484)</w:t>
      </w:r>
    </w:p>
    <w:p w14:paraId="389E8333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, Norfolk. Smith.</w:t>
      </w:r>
    </w:p>
    <w:p w14:paraId="341C1152" w14:textId="77777777" w:rsidR="007D080D" w:rsidRDefault="007D080D" w:rsidP="007D080D">
      <w:pPr>
        <w:rPr>
          <w:rFonts w:ascii="Times New Roman" w:hAnsi="Times New Roman" w:cs="Times New Roman"/>
        </w:rPr>
      </w:pPr>
    </w:p>
    <w:p w14:paraId="33D14FCE" w14:textId="77777777" w:rsidR="007D080D" w:rsidRDefault="007D080D" w:rsidP="007D080D">
      <w:pPr>
        <w:rPr>
          <w:rFonts w:ascii="Times New Roman" w:hAnsi="Times New Roman" w:cs="Times New Roman"/>
        </w:rPr>
      </w:pPr>
    </w:p>
    <w:p w14:paraId="7FEF6394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Stemines</w:t>
      </w:r>
      <w:proofErr w:type="spellEnd"/>
      <w:r>
        <w:rPr>
          <w:rFonts w:ascii="Times New Roman" w:hAnsi="Times New Roman" w:cs="Times New Roman"/>
        </w:rPr>
        <w:t>(q.v.) and Geoffrey Cady of Salle(q.v.), as the executors</w:t>
      </w:r>
    </w:p>
    <w:p w14:paraId="1DCC2B7D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William </w:t>
      </w:r>
      <w:proofErr w:type="spellStart"/>
      <w:r>
        <w:rPr>
          <w:rFonts w:ascii="Times New Roman" w:hAnsi="Times New Roman" w:cs="Times New Roman"/>
        </w:rPr>
        <w:t>Stemines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Reepham</w:t>
      </w:r>
      <w:proofErr w:type="spellEnd"/>
      <w:r>
        <w:rPr>
          <w:rFonts w:ascii="Times New Roman" w:hAnsi="Times New Roman" w:cs="Times New Roman"/>
        </w:rPr>
        <w:t>(q.v.), brought a plaint of debt against him,</w:t>
      </w:r>
    </w:p>
    <w:p w14:paraId="3CAD24AA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Goodwyn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(q.v.), Robert Reed of Whitwell(q.v.), Henry</w:t>
      </w:r>
    </w:p>
    <w:p w14:paraId="596467D2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Maryck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Brimthorp</w:t>
      </w:r>
      <w:proofErr w:type="spellEnd"/>
      <w:r>
        <w:rPr>
          <w:rFonts w:ascii="Times New Roman" w:hAnsi="Times New Roman" w:cs="Times New Roman"/>
        </w:rPr>
        <w:t>(q.v.) and John Reed of Whitwell(q.v.).</w:t>
      </w:r>
    </w:p>
    <w:p w14:paraId="7BEFC9DD" w14:textId="77777777" w:rsidR="007D080D" w:rsidRDefault="007D080D" w:rsidP="007D08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92016AD" w14:textId="77777777" w:rsidR="007D080D" w:rsidRDefault="007D080D" w:rsidP="007D080D">
      <w:pPr>
        <w:rPr>
          <w:rFonts w:ascii="Times New Roman" w:hAnsi="Times New Roman" w:cs="Times New Roman"/>
        </w:rPr>
      </w:pPr>
    </w:p>
    <w:p w14:paraId="1F12BA33" w14:textId="77777777" w:rsidR="007D080D" w:rsidRDefault="007D080D" w:rsidP="007D080D">
      <w:pPr>
        <w:rPr>
          <w:rFonts w:ascii="Times New Roman" w:hAnsi="Times New Roman" w:cs="Times New Roman"/>
        </w:rPr>
      </w:pPr>
    </w:p>
    <w:p w14:paraId="0B711746" w14:textId="2C7DF7B7" w:rsidR="006B2F86" w:rsidRPr="00E71FC3" w:rsidRDefault="007D080D" w:rsidP="007D080D">
      <w:pPr>
        <w:pStyle w:val="NoSpacing"/>
      </w:pPr>
      <w:r>
        <w:t>27 January 2019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D6E2D" w14:textId="77777777" w:rsidR="007D080D" w:rsidRDefault="007D080D" w:rsidP="00E71FC3">
      <w:r>
        <w:separator/>
      </w:r>
    </w:p>
  </w:endnote>
  <w:endnote w:type="continuationSeparator" w:id="0">
    <w:p w14:paraId="1C52136C" w14:textId="77777777" w:rsidR="007D080D" w:rsidRDefault="007D080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10B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69C2B" w14:textId="77777777" w:rsidR="007D080D" w:rsidRDefault="007D080D" w:rsidP="00E71FC3">
      <w:r>
        <w:separator/>
      </w:r>
    </w:p>
  </w:footnote>
  <w:footnote w:type="continuationSeparator" w:id="0">
    <w:p w14:paraId="411A704E" w14:textId="77777777" w:rsidR="007D080D" w:rsidRDefault="007D080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80D"/>
    <w:rsid w:val="001A7C09"/>
    <w:rsid w:val="00577BD5"/>
    <w:rsid w:val="00656CBA"/>
    <w:rsid w:val="006A1F77"/>
    <w:rsid w:val="00733BE7"/>
    <w:rsid w:val="007D080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2E5C6"/>
  <w15:chartTrackingRefBased/>
  <w15:docId w15:val="{B24B602A-3E66-4D2B-8644-50D29B70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080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D08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2019-01-30T21:10:00Z</dcterms:created>
  <dcterms:modified xsi:type="dcterms:W3CDTF">2019-01-30T21:10:00Z</dcterms:modified>
</cp:coreProperties>
</file>